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5891E" w14:textId="77777777" w:rsidR="002A2F5E" w:rsidRPr="00690BA6" w:rsidRDefault="002A2F5E" w:rsidP="002A2F5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GODE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D1A31D2" w14:textId="77777777" w:rsidR="002A2F5E" w:rsidRDefault="002A2F5E" w:rsidP="002A2F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0F60AAD" w14:textId="77777777" w:rsidR="002A2F5E" w:rsidRDefault="002A2F5E" w:rsidP="002A2F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449F7" w14:textId="77777777" w:rsidR="002A2F5E" w:rsidRDefault="002A2F5E" w:rsidP="002A2F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966EA2" w14:textId="77777777" w:rsidR="002A2F5E" w:rsidRDefault="002A2F5E" w:rsidP="002A2F5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431F17E4" w14:textId="77777777" w:rsidR="002A2F5E" w:rsidRDefault="002A2F5E" w:rsidP="002A2F5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AE453E8" w14:textId="77777777" w:rsidR="002A2F5E" w:rsidRDefault="002A2F5E" w:rsidP="002A2F5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473A919" w14:textId="77777777" w:rsidR="002A2F5E" w:rsidRDefault="002A2F5E" w:rsidP="002A2F5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42AF84E" w14:textId="77777777" w:rsidR="002A2F5E" w:rsidRDefault="002A2F5E" w:rsidP="002A2F5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84821C" w14:textId="77777777" w:rsidR="002A2F5E" w:rsidRDefault="002A2F5E" w:rsidP="002A2F5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March 2021</w:t>
      </w:r>
    </w:p>
    <w:p w14:paraId="7FA172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95F52" w14:textId="77777777" w:rsidR="002A2F5E" w:rsidRDefault="002A2F5E" w:rsidP="009139A6">
      <w:r>
        <w:separator/>
      </w:r>
    </w:p>
  </w:endnote>
  <w:endnote w:type="continuationSeparator" w:id="0">
    <w:p w14:paraId="57004B99" w14:textId="77777777" w:rsidR="002A2F5E" w:rsidRDefault="002A2F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E31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FF5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BF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F8547" w14:textId="77777777" w:rsidR="002A2F5E" w:rsidRDefault="002A2F5E" w:rsidP="009139A6">
      <w:r>
        <w:separator/>
      </w:r>
    </w:p>
  </w:footnote>
  <w:footnote w:type="continuationSeparator" w:id="0">
    <w:p w14:paraId="75943109" w14:textId="77777777" w:rsidR="002A2F5E" w:rsidRDefault="002A2F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BF4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452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A43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F5E"/>
    <w:rsid w:val="000666E0"/>
    <w:rsid w:val="002510B7"/>
    <w:rsid w:val="002A2F5E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DEDC8"/>
  <w15:chartTrackingRefBased/>
  <w15:docId w15:val="{4705965F-1F51-4164-BC93-028E02F1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2021-04-03T20:43:00Z</dcterms:created>
  <dcterms:modified xsi:type="dcterms:W3CDTF">2021-04-03T20:43:00Z</dcterms:modified>
</cp:coreProperties>
</file>